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66" w:rsidRDefault="00934866" w:rsidP="00C008AD">
      <w:pPr>
        <w:jc w:val="center"/>
        <w:rPr>
          <w:lang w:val="uk-UA"/>
        </w:rPr>
      </w:pPr>
    </w:p>
    <w:p w:rsidR="00934866" w:rsidRDefault="00934866" w:rsidP="00C008AD">
      <w:pPr>
        <w:jc w:val="center"/>
        <w:rPr>
          <w:lang w:val="uk-UA"/>
        </w:rPr>
      </w:pPr>
    </w:p>
    <w:p w:rsidR="00934866" w:rsidRDefault="00934866" w:rsidP="00C008AD">
      <w:pPr>
        <w:jc w:val="center"/>
        <w:rPr>
          <w:lang w:val="uk-UA"/>
        </w:rPr>
      </w:pPr>
    </w:p>
    <w:p w:rsidR="00934866" w:rsidRDefault="00934866" w:rsidP="00C008AD">
      <w:pPr>
        <w:jc w:val="center"/>
        <w:rPr>
          <w:lang w:val="uk-UA"/>
        </w:rPr>
      </w:pPr>
    </w:p>
    <w:p w:rsidR="00934866" w:rsidRPr="00D94D11" w:rsidRDefault="00934866" w:rsidP="00C008AD">
      <w:pPr>
        <w:jc w:val="center"/>
        <w:rPr>
          <w:lang w:val="uk-UA"/>
        </w:rPr>
      </w:pPr>
    </w:p>
    <w:p w:rsidR="00934866" w:rsidRDefault="00934866" w:rsidP="00C008AD">
      <w:pPr>
        <w:jc w:val="center"/>
        <w:rPr>
          <w:rFonts w:cs="Tahoma"/>
          <w:b/>
          <w:sz w:val="28"/>
          <w:szCs w:val="28"/>
          <w:lang w:val="uk-UA"/>
        </w:rPr>
      </w:pPr>
    </w:p>
    <w:p w:rsidR="00934866" w:rsidRDefault="00934866" w:rsidP="00C008A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934866" w:rsidRDefault="00934866" w:rsidP="00C008A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34866" w:rsidRDefault="00934866" w:rsidP="00C008A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934866" w:rsidRDefault="00934866" w:rsidP="00C008AD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34866" w:rsidRDefault="00934866" w:rsidP="00C008AD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34866" w:rsidRDefault="00934866" w:rsidP="00C008AD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934866" w:rsidRPr="00DE7E3D" w:rsidRDefault="00934866" w:rsidP="00C008AD">
      <w:pPr>
        <w:rPr>
          <w:lang w:val="uk-UA"/>
        </w:rPr>
      </w:pPr>
      <w:r>
        <w:rPr>
          <w:lang w:val="uk-UA"/>
        </w:rPr>
        <w:t>20 квітня  2021 р                                                                                 .</w:t>
      </w:r>
      <w:r w:rsidRPr="00D94D11">
        <w:rPr>
          <w:lang w:val="uk-UA"/>
        </w:rPr>
        <w:t>№</w:t>
      </w:r>
      <w:r>
        <w:rPr>
          <w:lang w:val="uk-UA"/>
        </w:rPr>
        <w:t xml:space="preserve"> 109 -к</w:t>
      </w:r>
    </w:p>
    <w:p w:rsidR="00934866" w:rsidRPr="00D94D11" w:rsidRDefault="00934866" w:rsidP="00C008AD">
      <w:pPr>
        <w:rPr>
          <w:lang w:val="uk-UA"/>
        </w:rPr>
      </w:pPr>
    </w:p>
    <w:p w:rsidR="00934866" w:rsidRDefault="00934866" w:rsidP="00C008AD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34866" w:rsidRPr="00D22F78" w:rsidRDefault="00934866" w:rsidP="00C008AD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звільнення  Жосан Л.П. </w:t>
      </w:r>
    </w:p>
    <w:p w:rsidR="00934866" w:rsidRDefault="00934866" w:rsidP="00C008AD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34866" w:rsidRDefault="00934866" w:rsidP="002B55DD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 підпункту 10 частини 4 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статті 38 </w:t>
      </w:r>
      <w:r w:rsidRPr="00D94D11">
        <w:rPr>
          <w:rFonts w:ascii="Times New Roman" w:hAnsi="Times New Roman" w:cs="Times New Roman"/>
          <w:sz w:val="28"/>
          <w:szCs w:val="28"/>
          <w:lang w:val="uk-UA"/>
        </w:rPr>
        <w:t>Кодексу Законів про працю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,витягу із протоколу конкурсної комісії від 20 квітня 2021 року №01  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особистої  заявиЖосан Л.П. від 20 квітня 2021 року:</w:t>
      </w:r>
    </w:p>
    <w:p w:rsidR="00934866" w:rsidRDefault="00934866" w:rsidP="001B0559">
      <w:pPr>
        <w:pStyle w:val="BodyTextIndent2"/>
        <w:ind w:firstLine="708"/>
        <w:jc w:val="both"/>
      </w:pPr>
      <w:r>
        <w:rPr>
          <w:bCs/>
          <w:color w:val="000000"/>
        </w:rPr>
        <w:t xml:space="preserve">1.Звільнити  Жосан Людмилу Петрівну  з посади начальника відділу освіти, молоді та спорту  </w:t>
      </w:r>
      <w:r w:rsidRPr="00E14671">
        <w:rPr>
          <w:bCs/>
          <w:color w:val="000000"/>
        </w:rPr>
        <w:t xml:space="preserve">Арцизької міської ради </w:t>
      </w:r>
      <w:r>
        <w:rPr>
          <w:bCs/>
          <w:color w:val="000000"/>
        </w:rPr>
        <w:t xml:space="preserve">20 квітня 2021 року за власним бажанням у зв’язку із  прийняттям на роботу за конкурсом, із </w:t>
      </w:r>
      <w:r>
        <w:t>збереженням невикористаної  основної щорічної відпустки  за період роботи з  02 грудня 2020 року по 20 квітня  2021 року.</w:t>
      </w:r>
    </w:p>
    <w:p w:rsidR="00934866" w:rsidRPr="00E14671" w:rsidRDefault="00934866" w:rsidP="002B55DD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934866" w:rsidRDefault="00934866" w:rsidP="002B55DD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34866" w:rsidRPr="00670933" w:rsidRDefault="00934866" w:rsidP="00C008AD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34866" w:rsidRDefault="00934866" w:rsidP="00C008AD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934866" w:rsidRDefault="00934866" w:rsidP="00C008AD"/>
    <w:p w:rsidR="00934866" w:rsidRDefault="00934866" w:rsidP="00C008AD"/>
    <w:p w:rsidR="00934866" w:rsidRDefault="00934866" w:rsidP="00C008AD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Л.Жосан</w:t>
      </w:r>
    </w:p>
    <w:p w:rsidR="00934866" w:rsidRDefault="00934866" w:rsidP="00C008AD">
      <w:pPr>
        <w:rPr>
          <w:sz w:val="28"/>
          <w:szCs w:val="28"/>
          <w:lang w:val="uk-UA"/>
        </w:rPr>
      </w:pPr>
    </w:p>
    <w:p w:rsidR="00934866" w:rsidRDefault="00934866" w:rsidP="00C008AD">
      <w:pPr>
        <w:rPr>
          <w:sz w:val="28"/>
          <w:szCs w:val="28"/>
          <w:lang w:val="uk-UA"/>
        </w:rPr>
      </w:pPr>
    </w:p>
    <w:p w:rsidR="00934866" w:rsidRDefault="00934866" w:rsidP="00C008AD">
      <w:pPr>
        <w:rPr>
          <w:sz w:val="28"/>
          <w:szCs w:val="28"/>
          <w:lang w:val="uk-UA"/>
        </w:rPr>
      </w:pPr>
    </w:p>
    <w:p w:rsidR="00934866" w:rsidRDefault="00934866" w:rsidP="00C008AD">
      <w:pPr>
        <w:rPr>
          <w:sz w:val="28"/>
          <w:szCs w:val="28"/>
          <w:lang w:val="uk-UA"/>
        </w:rPr>
      </w:pPr>
    </w:p>
    <w:p w:rsidR="00934866" w:rsidRDefault="00934866" w:rsidP="00C008AD">
      <w:pPr>
        <w:rPr>
          <w:sz w:val="28"/>
          <w:szCs w:val="28"/>
          <w:lang w:val="uk-UA"/>
        </w:rPr>
      </w:pPr>
    </w:p>
    <w:p w:rsidR="00934866" w:rsidRDefault="00934866" w:rsidP="00C008AD">
      <w:pPr>
        <w:rPr>
          <w:sz w:val="28"/>
          <w:szCs w:val="28"/>
          <w:lang w:val="uk-UA"/>
        </w:rPr>
      </w:pPr>
    </w:p>
    <w:p w:rsidR="00934866" w:rsidRDefault="00934866" w:rsidP="00C008AD">
      <w:pPr>
        <w:rPr>
          <w:sz w:val="28"/>
          <w:szCs w:val="28"/>
          <w:lang w:val="uk-UA"/>
        </w:rPr>
      </w:pPr>
    </w:p>
    <w:p w:rsidR="00934866" w:rsidRDefault="00934866" w:rsidP="00C008A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4866" w:rsidRPr="00E96A52" w:rsidRDefault="00934866" w:rsidP="00C008A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34866" w:rsidRPr="00E96A52" w:rsidRDefault="00934866" w:rsidP="00C008A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20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109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934866" w:rsidRDefault="00934866" w:rsidP="00C008A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4866" w:rsidRPr="00A84420" w:rsidRDefault="00934866" w:rsidP="002B55DD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Жосан Л.П. </w:t>
      </w:r>
    </w:p>
    <w:p w:rsidR="00934866" w:rsidRDefault="00934866" w:rsidP="00C008AD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34866" w:rsidRPr="00CF77D5" w:rsidRDefault="00934866" w:rsidP="00C008AD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34866" w:rsidRDefault="00934866" w:rsidP="00C008AD">
      <w:pPr>
        <w:rPr>
          <w:sz w:val="28"/>
          <w:szCs w:val="28"/>
          <w:lang w:val="uk-UA"/>
        </w:rPr>
      </w:pPr>
    </w:p>
    <w:p w:rsidR="00934866" w:rsidRDefault="00934866" w:rsidP="00C008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934866" w:rsidRDefault="00934866" w:rsidP="00C008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934866" w:rsidRDefault="00934866" w:rsidP="00C008AD">
      <w:pPr>
        <w:rPr>
          <w:sz w:val="28"/>
          <w:szCs w:val="28"/>
          <w:lang w:val="uk-UA"/>
        </w:rPr>
      </w:pPr>
    </w:p>
    <w:p w:rsidR="00934866" w:rsidRDefault="00934866" w:rsidP="00C008AD">
      <w:pPr>
        <w:rPr>
          <w:sz w:val="28"/>
          <w:szCs w:val="28"/>
          <w:lang w:val="uk-UA"/>
        </w:rPr>
      </w:pPr>
    </w:p>
    <w:p w:rsidR="00934866" w:rsidRPr="00E05F39" w:rsidRDefault="00934866" w:rsidP="00C008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 юридичного відділу Арцизької міської ради</w:t>
      </w:r>
    </w:p>
    <w:p w:rsidR="00934866" w:rsidRPr="00E05F39" w:rsidRDefault="00934866" w:rsidP="00C008AD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В.Торган</w:t>
      </w:r>
    </w:p>
    <w:p w:rsidR="00934866" w:rsidRPr="00E05F39" w:rsidRDefault="00934866" w:rsidP="00C008AD">
      <w:pPr>
        <w:rPr>
          <w:sz w:val="28"/>
          <w:szCs w:val="28"/>
          <w:lang w:val="uk-UA"/>
        </w:rPr>
      </w:pPr>
    </w:p>
    <w:p w:rsidR="00934866" w:rsidRDefault="00934866" w:rsidP="00C008AD">
      <w:pPr>
        <w:rPr>
          <w:sz w:val="28"/>
          <w:szCs w:val="28"/>
          <w:lang w:val="uk-UA"/>
        </w:rPr>
      </w:pPr>
    </w:p>
    <w:p w:rsidR="00934866" w:rsidRPr="00E05F39" w:rsidRDefault="00934866" w:rsidP="00C008AD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934866" w:rsidRPr="00E05F39" w:rsidRDefault="00934866" w:rsidP="00C008AD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934866" w:rsidRPr="00E05F39" w:rsidRDefault="00934866" w:rsidP="00C008AD">
      <w:pPr>
        <w:rPr>
          <w:sz w:val="28"/>
          <w:szCs w:val="28"/>
          <w:lang w:val="uk-UA"/>
        </w:rPr>
      </w:pPr>
    </w:p>
    <w:p w:rsidR="00934866" w:rsidRPr="00A84420" w:rsidRDefault="00934866" w:rsidP="00C008AD">
      <w:pPr>
        <w:rPr>
          <w:lang w:val="uk-UA"/>
        </w:rPr>
      </w:pPr>
    </w:p>
    <w:p w:rsidR="00934866" w:rsidRDefault="00934866" w:rsidP="00C008AD"/>
    <w:p w:rsidR="00934866" w:rsidRDefault="00934866" w:rsidP="00C008AD">
      <w:pPr>
        <w:rPr>
          <w:lang w:val="uk-UA"/>
        </w:rPr>
      </w:pPr>
    </w:p>
    <w:p w:rsidR="00934866" w:rsidRDefault="00934866" w:rsidP="00C008AD">
      <w:pPr>
        <w:rPr>
          <w:lang w:val="uk-UA"/>
        </w:rPr>
      </w:pPr>
    </w:p>
    <w:p w:rsidR="00934866" w:rsidRPr="00AC24EA" w:rsidRDefault="00934866" w:rsidP="00C008AD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934866" w:rsidRDefault="00934866" w:rsidP="00C008AD">
      <w:pPr>
        <w:rPr>
          <w:lang w:val="uk-UA"/>
        </w:rPr>
      </w:pPr>
    </w:p>
    <w:p w:rsidR="00934866" w:rsidRPr="00D22F78" w:rsidRDefault="00934866" w:rsidP="00C008AD">
      <w:pPr>
        <w:rPr>
          <w:sz w:val="28"/>
          <w:szCs w:val="28"/>
          <w:lang w:val="uk-UA"/>
        </w:rPr>
      </w:pPr>
    </w:p>
    <w:p w:rsidR="00934866" w:rsidRPr="00C008AD" w:rsidRDefault="00934866">
      <w:pPr>
        <w:rPr>
          <w:lang w:val="uk-UA"/>
        </w:rPr>
      </w:pPr>
    </w:p>
    <w:sectPr w:rsidR="00934866" w:rsidRPr="00C008AD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0C83FE3"/>
    <w:multiLevelType w:val="hybridMultilevel"/>
    <w:tmpl w:val="2E7E08E0"/>
    <w:lvl w:ilvl="0" w:tplc="043497E2">
      <w:start w:val="20"/>
      <w:numFmt w:val="bullet"/>
      <w:lvlText w:val="-"/>
      <w:lvlJc w:val="left"/>
      <w:pPr>
        <w:ind w:left="18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670D21CC"/>
    <w:multiLevelType w:val="hybridMultilevel"/>
    <w:tmpl w:val="01EE64CA"/>
    <w:lvl w:ilvl="0" w:tplc="573E61E4">
      <w:start w:val="1"/>
      <w:numFmt w:val="decimal"/>
      <w:lvlText w:val="%1."/>
      <w:lvlJc w:val="left"/>
      <w:pPr>
        <w:ind w:left="12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08AD"/>
    <w:rsid w:val="001B0559"/>
    <w:rsid w:val="002B55DD"/>
    <w:rsid w:val="003010A8"/>
    <w:rsid w:val="005E36B7"/>
    <w:rsid w:val="00670933"/>
    <w:rsid w:val="007735AB"/>
    <w:rsid w:val="00934866"/>
    <w:rsid w:val="009F265C"/>
    <w:rsid w:val="00A05918"/>
    <w:rsid w:val="00A84420"/>
    <w:rsid w:val="00A90436"/>
    <w:rsid w:val="00AC24EA"/>
    <w:rsid w:val="00B85EED"/>
    <w:rsid w:val="00BD7085"/>
    <w:rsid w:val="00C008AD"/>
    <w:rsid w:val="00CF77D5"/>
    <w:rsid w:val="00D22F78"/>
    <w:rsid w:val="00D85C08"/>
    <w:rsid w:val="00D94D11"/>
    <w:rsid w:val="00DE7E3D"/>
    <w:rsid w:val="00E05F39"/>
    <w:rsid w:val="00E14671"/>
    <w:rsid w:val="00E45846"/>
    <w:rsid w:val="00E96A52"/>
    <w:rsid w:val="00EA7936"/>
    <w:rsid w:val="00F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8AD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C008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08AD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C008A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C008AD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1B0559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B0559"/>
    <w:rPr>
      <w:rFonts w:ascii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232</Words>
  <Characters>1325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11</cp:revision>
  <cp:lastPrinted>2021-04-21T05:44:00Z</cp:lastPrinted>
  <dcterms:created xsi:type="dcterms:W3CDTF">2021-04-20T06:38:00Z</dcterms:created>
  <dcterms:modified xsi:type="dcterms:W3CDTF">2022-01-11T09:42:00Z</dcterms:modified>
</cp:coreProperties>
</file>